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21794690"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395F3D">
        <w:t>5</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B552DE">
        <w:rPr>
          <w:sz w:val="32"/>
          <w:lang w:eastAsia="zh-CN"/>
        </w:rPr>
        <w:t>0</w:t>
      </w:r>
      <w:r w:rsidR="00395F3D">
        <w:rPr>
          <w:sz w:val="32"/>
          <w:lang w:eastAsia="zh-CN"/>
        </w:rPr>
        <w:t>8</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1"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2" w:name="copyrightaddon"/>
      <w:bookmarkEnd w:id="2"/>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1"/>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3" w:name="_Toc494093696"/>
      <w:bookmarkStart w:id="4" w:name="_Toc494093948"/>
      <w:bookmarkStart w:id="5" w:name="_Toc494094011"/>
      <w:bookmarkStart w:id="6" w:name="_Toc494094077"/>
      <w:bookmarkStart w:id="7" w:name="_Toc494106687"/>
      <w:bookmarkStart w:id="8" w:name="_Toc494107531"/>
      <w:bookmarkStart w:id="9" w:name="_Toc494108534"/>
      <w:bookmarkStart w:id="10" w:name="_Toc494109628"/>
      <w:bookmarkStart w:id="11" w:name="_Toc494109866"/>
      <w:bookmarkStart w:id="12" w:name="_Toc494110104"/>
      <w:bookmarkStart w:id="13" w:name="_Toc496078952"/>
      <w:bookmarkStart w:id="14" w:name="_Toc501010950"/>
      <w:bookmarkStart w:id="15" w:name="_Toc513204892"/>
      <w:bookmarkStart w:id="16" w:name="_Toc513205575"/>
      <w:bookmarkStart w:id="17" w:name="_Toc515614600"/>
      <w:bookmarkStart w:id="18" w:name="_Toc515615573"/>
      <w:bookmarkStart w:id="19" w:name="_Toc47518976"/>
      <w:r w:rsidRPr="00F104B0">
        <w:rPr>
          <w:lang w:val="en-US"/>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0" w:name="_Toc494093697"/>
      <w:bookmarkStart w:id="21" w:name="_Toc494093949"/>
      <w:bookmarkStart w:id="22" w:name="_Toc494094012"/>
      <w:bookmarkStart w:id="23" w:name="_Toc494094078"/>
      <w:bookmarkStart w:id="24" w:name="_Toc494106688"/>
      <w:bookmarkStart w:id="25" w:name="_Toc494107532"/>
      <w:bookmarkStart w:id="26" w:name="_Toc494108535"/>
      <w:bookmarkStart w:id="27" w:name="_Toc494109629"/>
      <w:bookmarkStart w:id="28" w:name="_Toc494109867"/>
      <w:bookmarkStart w:id="29" w:name="_Toc494110105"/>
      <w:bookmarkStart w:id="30" w:name="_Toc496078953"/>
      <w:bookmarkStart w:id="31" w:name="_Toc501010951"/>
      <w:bookmarkStart w:id="32" w:name="_Toc513204893"/>
      <w:bookmarkStart w:id="33" w:name="_Toc513205576"/>
      <w:bookmarkStart w:id="34" w:name="_Toc515614601"/>
      <w:bookmarkStart w:id="35" w:name="_Toc515615574"/>
      <w:bookmarkStart w:id="36" w:name="_Toc47518977"/>
      <w:r w:rsidRPr="001600F5">
        <w:rPr>
          <w:lang w:val="en-US"/>
        </w:rPr>
        <w:lastRenderedPageBreak/>
        <w:t>1</w:t>
      </w:r>
      <w:r w:rsidRPr="001600F5">
        <w:rPr>
          <w:lang w:val="en-US"/>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37" w:name="_Toc494093698"/>
      <w:bookmarkStart w:id="38" w:name="_Toc494093950"/>
      <w:bookmarkStart w:id="39" w:name="_Toc494094013"/>
      <w:bookmarkStart w:id="40" w:name="_Toc494094079"/>
      <w:bookmarkStart w:id="41" w:name="_Toc494106689"/>
      <w:bookmarkStart w:id="42" w:name="_Toc494107533"/>
      <w:bookmarkStart w:id="43" w:name="_Toc494108536"/>
      <w:bookmarkStart w:id="44" w:name="_Toc494109630"/>
      <w:bookmarkStart w:id="45" w:name="_Toc494109868"/>
      <w:bookmarkStart w:id="46" w:name="_Toc494110106"/>
      <w:bookmarkStart w:id="47" w:name="_Toc496078954"/>
      <w:bookmarkStart w:id="48" w:name="_Toc501010952"/>
      <w:bookmarkStart w:id="49" w:name="_Toc513204894"/>
      <w:bookmarkStart w:id="50" w:name="_Toc513205577"/>
      <w:bookmarkStart w:id="51" w:name="_Toc515614602"/>
      <w:bookmarkStart w:id="52" w:name="_Toc515615575"/>
      <w:bookmarkStart w:id="53" w:name="_Toc47518978"/>
      <w:r w:rsidRPr="00F104B0">
        <w:rPr>
          <w:lang w:val="en-US"/>
        </w:rPr>
        <w:t>2</w:t>
      </w:r>
      <w:r w:rsidRPr="00F104B0">
        <w:rPr>
          <w:lang w:val="en-US"/>
        </w:rPr>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54" w:name="_Toc494093699"/>
      <w:bookmarkStart w:id="55" w:name="_Toc494093951"/>
      <w:bookmarkStart w:id="56" w:name="_Toc494094014"/>
      <w:bookmarkStart w:id="57" w:name="_Toc494094080"/>
      <w:bookmarkStart w:id="58" w:name="_Toc494106690"/>
      <w:bookmarkStart w:id="59" w:name="_Toc494107534"/>
      <w:bookmarkStart w:id="60" w:name="_Toc494108537"/>
      <w:bookmarkStart w:id="61" w:name="_Toc494109631"/>
      <w:bookmarkStart w:id="62" w:name="_Toc494109869"/>
      <w:bookmarkStart w:id="63" w:name="_Toc494110107"/>
      <w:bookmarkStart w:id="64" w:name="_Toc496078955"/>
      <w:bookmarkStart w:id="65" w:name="_Toc501010953"/>
      <w:bookmarkStart w:id="66" w:name="_Toc513204895"/>
      <w:bookmarkStart w:id="67" w:name="_Toc513205578"/>
      <w:bookmarkStart w:id="68" w:name="_Toc515614603"/>
      <w:bookmarkStart w:id="69" w:name="_Toc515615576"/>
      <w:bookmarkStart w:id="70" w:name="_Toc47518979"/>
      <w:r w:rsidRPr="00F104B0">
        <w:rPr>
          <w:lang w:val="en-US"/>
        </w:rPr>
        <w:t>3</w:t>
      </w:r>
      <w:r w:rsidRPr="00F104B0">
        <w:rPr>
          <w:lang w:val="en-US"/>
        </w:rPr>
        <w:tab/>
      </w:r>
      <w:r w:rsidR="00367724" w:rsidRPr="00F104B0">
        <w:rPr>
          <w:lang w:val="en-US"/>
        </w:rPr>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DCEAB9C" w14:textId="77777777" w:rsidR="00E8629F" w:rsidRPr="00F104B0" w:rsidRDefault="00E8629F">
      <w:pPr>
        <w:pStyle w:val="Heading2"/>
        <w:rPr>
          <w:lang w:val="en-US"/>
        </w:rPr>
      </w:pPr>
      <w:bookmarkStart w:id="71" w:name="_Toc494093700"/>
      <w:bookmarkStart w:id="72" w:name="_Toc494093952"/>
      <w:bookmarkStart w:id="73" w:name="_Toc494094015"/>
      <w:bookmarkStart w:id="74" w:name="_Toc494094081"/>
      <w:bookmarkStart w:id="75" w:name="_Toc494106691"/>
      <w:bookmarkStart w:id="76" w:name="_Toc494107535"/>
      <w:bookmarkStart w:id="77" w:name="_Toc494108538"/>
      <w:bookmarkStart w:id="78" w:name="_Toc494109632"/>
      <w:bookmarkStart w:id="79" w:name="_Toc494109870"/>
      <w:bookmarkStart w:id="80" w:name="_Toc494110108"/>
      <w:bookmarkStart w:id="81" w:name="_Toc496078956"/>
      <w:bookmarkStart w:id="82" w:name="_Toc501010954"/>
      <w:bookmarkStart w:id="83" w:name="_Toc513204896"/>
      <w:bookmarkStart w:id="84" w:name="_Toc513205579"/>
      <w:bookmarkStart w:id="85" w:name="_Toc515614604"/>
      <w:bookmarkStart w:id="86" w:name="_Toc515615577"/>
      <w:bookmarkStart w:id="87" w:name="_Toc47518980"/>
      <w:r w:rsidRPr="00F104B0">
        <w:rPr>
          <w:lang w:val="en-US"/>
        </w:rPr>
        <w:t>3.1</w:t>
      </w:r>
      <w:r w:rsidRPr="00F104B0">
        <w:rPr>
          <w:lang w:val="en-US"/>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88" w:name="_Toc494093701"/>
      <w:bookmarkStart w:id="89" w:name="_Toc494093953"/>
      <w:bookmarkStart w:id="90" w:name="_Toc494094016"/>
      <w:bookmarkStart w:id="91" w:name="_Toc494094082"/>
      <w:bookmarkStart w:id="92" w:name="_Toc494106692"/>
      <w:bookmarkStart w:id="93" w:name="_Toc494107536"/>
      <w:bookmarkStart w:id="94" w:name="_Toc494108539"/>
      <w:bookmarkStart w:id="95" w:name="_Toc494109633"/>
      <w:bookmarkStart w:id="96" w:name="_Toc494109871"/>
      <w:bookmarkStart w:id="97" w:name="_Toc494110109"/>
      <w:bookmarkStart w:id="98" w:name="_Toc496078957"/>
      <w:bookmarkStart w:id="99" w:name="_Toc501010955"/>
      <w:bookmarkStart w:id="100" w:name="_Toc513204897"/>
      <w:bookmarkStart w:id="101" w:name="_Toc513205580"/>
      <w:bookmarkStart w:id="102" w:name="_Toc515614605"/>
      <w:bookmarkStart w:id="103" w:name="_Toc515615578"/>
      <w:bookmarkStart w:id="104" w:name="_Toc47518981"/>
      <w:r w:rsidRPr="00F104B0">
        <w:rPr>
          <w:lang w:val="en-US"/>
        </w:rPr>
        <w:t>3.2</w:t>
      </w:r>
      <w:r w:rsidRPr="00F104B0">
        <w:rPr>
          <w:lang w:val="en-US"/>
        </w:rP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5" w:name="_Toc494093702"/>
      <w:bookmarkStart w:id="106" w:name="_Toc494093954"/>
      <w:bookmarkStart w:id="107" w:name="_Toc494094017"/>
      <w:bookmarkStart w:id="108" w:name="_Toc494094083"/>
      <w:bookmarkStart w:id="109" w:name="_Toc494106693"/>
      <w:bookmarkStart w:id="110" w:name="_Toc494107537"/>
      <w:bookmarkStart w:id="111" w:name="_Toc494108540"/>
      <w:bookmarkStart w:id="112" w:name="_Toc494109634"/>
      <w:bookmarkStart w:id="113" w:name="_Toc494109872"/>
      <w:bookmarkStart w:id="114" w:name="_Toc494110110"/>
      <w:bookmarkStart w:id="115" w:name="_Toc496078958"/>
      <w:bookmarkStart w:id="116" w:name="_Toc501010956"/>
      <w:bookmarkStart w:id="117" w:name="_Toc513204898"/>
      <w:bookmarkStart w:id="118" w:name="_Toc513205581"/>
      <w:bookmarkStart w:id="119" w:name="_Toc515614606"/>
      <w:bookmarkStart w:id="120" w:name="_Toc515615579"/>
      <w:bookmarkStart w:id="121" w:name="_Toc47518982"/>
      <w:r w:rsidRPr="00F104B0">
        <w:rPr>
          <w:lang w:val="en-US"/>
        </w:rPr>
        <w:lastRenderedPageBreak/>
        <w:t>3.3</w:t>
      </w:r>
      <w:r w:rsidRPr="00F104B0">
        <w:rPr>
          <w:lang w:val="en-US"/>
        </w:rP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2" w:name="_Toc494093703"/>
      <w:bookmarkStart w:id="123" w:name="_Toc494093955"/>
      <w:bookmarkStart w:id="124" w:name="_Toc494094018"/>
      <w:bookmarkStart w:id="125" w:name="_Toc494094084"/>
      <w:bookmarkStart w:id="126" w:name="_Toc494106694"/>
      <w:bookmarkStart w:id="127" w:name="_Toc494107538"/>
      <w:bookmarkStart w:id="128" w:name="_Toc494108541"/>
      <w:bookmarkStart w:id="129" w:name="_Toc494109635"/>
      <w:bookmarkStart w:id="130" w:name="_Toc494109873"/>
      <w:bookmarkStart w:id="131" w:name="_Toc494110111"/>
      <w:bookmarkStart w:id="132" w:name="_Toc496078959"/>
      <w:bookmarkStart w:id="133" w:name="_Toc501010957"/>
      <w:bookmarkStart w:id="134" w:name="_Toc513204899"/>
      <w:bookmarkStart w:id="135" w:name="_Toc513205582"/>
      <w:bookmarkStart w:id="136" w:name="_Toc515614607"/>
      <w:bookmarkStart w:id="137" w:name="_Toc515615580"/>
      <w:bookmarkStart w:id="138" w:name="_Toc47518983"/>
      <w:r w:rsidRPr="006F7C0C">
        <w:rPr>
          <w:lang w:val="en-US"/>
        </w:rPr>
        <w:t>4</w:t>
      </w:r>
      <w:r w:rsidRPr="006F7C0C">
        <w:rPr>
          <w:lang w:val="en-US"/>
        </w:rPr>
        <w:tab/>
      </w:r>
      <w:r w:rsidR="004271BA" w:rsidRPr="006F7C0C">
        <w:rPr>
          <w:lang w:val="en-US"/>
        </w:rPr>
        <w:t>Background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39" w:name="_Toc494093704"/>
      <w:bookmarkStart w:id="140" w:name="_Toc494093956"/>
      <w:bookmarkStart w:id="141" w:name="_Toc494094019"/>
      <w:bookmarkStart w:id="142" w:name="_Toc494094085"/>
      <w:bookmarkStart w:id="143" w:name="_Toc494106695"/>
      <w:bookmarkStart w:id="144" w:name="_Toc494107539"/>
      <w:bookmarkStart w:id="145" w:name="_Toc494108542"/>
      <w:bookmarkStart w:id="146" w:name="_Toc494109636"/>
      <w:bookmarkStart w:id="147" w:name="_Toc494109874"/>
      <w:bookmarkStart w:id="148" w:name="_Toc494110112"/>
      <w:bookmarkStart w:id="149" w:name="_Toc496078960"/>
      <w:bookmarkStart w:id="150" w:name="_Toc501010958"/>
      <w:bookmarkStart w:id="151" w:name="_Toc513204900"/>
      <w:bookmarkStart w:id="152" w:name="_Toc513205583"/>
      <w:bookmarkStart w:id="153" w:name="_Toc515614608"/>
      <w:bookmarkStart w:id="154" w:name="_Toc515615581"/>
      <w:bookmarkStart w:id="155"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6" w:name="historyclause"/>
    </w:p>
    <w:p w14:paraId="75EE30CC" w14:textId="77777777" w:rsidR="00052FB3" w:rsidRPr="006F7C0C" w:rsidRDefault="00052FB3" w:rsidP="00052FB3">
      <w:pPr>
        <w:pStyle w:val="Heading1"/>
        <w:rPr>
          <w:lang w:val="en-US"/>
        </w:rPr>
      </w:pPr>
      <w:bookmarkStart w:id="157" w:name="_Toc491864159"/>
      <w:bookmarkStart w:id="158" w:name="_Toc491864262"/>
      <w:bookmarkStart w:id="159" w:name="_Toc491864330"/>
      <w:bookmarkStart w:id="160" w:name="_Toc515610304"/>
      <w:bookmarkStart w:id="161"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57"/>
      <w:bookmarkEnd w:id="158"/>
      <w:bookmarkEnd w:id="159"/>
      <w:bookmarkEnd w:id="160"/>
      <w:bookmarkEnd w:id="161"/>
    </w:p>
    <w:p w14:paraId="4BAF840C" w14:textId="77777777" w:rsidR="00430AC9" w:rsidRDefault="00430AC9" w:rsidP="00430AC9">
      <w:bookmarkStart w:id="162" w:name="_Toc494093708"/>
      <w:bookmarkStart w:id="163" w:name="_Toc494093962"/>
      <w:bookmarkStart w:id="164" w:name="_Toc494094025"/>
      <w:bookmarkStart w:id="165" w:name="_Toc494094090"/>
      <w:bookmarkStart w:id="166" w:name="_Toc494106700"/>
      <w:bookmarkStart w:id="167" w:name="_Toc494107544"/>
      <w:bookmarkStart w:id="168" w:name="_Toc494108547"/>
      <w:bookmarkStart w:id="169" w:name="_Toc494109641"/>
      <w:bookmarkStart w:id="170" w:name="_Toc494109879"/>
      <w:bookmarkStart w:id="171" w:name="_Toc494110117"/>
      <w:bookmarkStart w:id="172" w:name="_Toc496078965"/>
      <w:bookmarkStart w:id="173" w:name="_Toc501010963"/>
      <w:bookmarkStart w:id="174" w:name="_Toc513204905"/>
      <w:bookmarkStart w:id="175" w:name="_Toc513205588"/>
      <w:bookmarkStart w:id="176" w:name="_Toc515614613"/>
      <w:bookmarkStart w:id="177"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78" w:name="_Toc528139548"/>
      <w:r w:rsidRPr="00616096">
        <w:rPr>
          <w:lang w:val="en-US"/>
        </w:rPr>
        <w:t>5.</w:t>
      </w:r>
      <w:r>
        <w:rPr>
          <w:lang w:val="en-US"/>
        </w:rPr>
        <w:t>4</w:t>
      </w:r>
      <w:r w:rsidRPr="00616096">
        <w:rPr>
          <w:rFonts w:ascii="Calibri" w:hAnsi="Calibri"/>
          <w:sz w:val="22"/>
          <w:szCs w:val="22"/>
          <w:lang w:val="en-US" w:eastAsia="sv-SE"/>
        </w:rPr>
        <w:tab/>
      </w:r>
      <w:bookmarkEnd w:id="178"/>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79" w:name="_Toc528139549"/>
      <w:r>
        <w:rPr>
          <w:rFonts w:eastAsia="MS Mincho"/>
          <w:lang w:val="en-US"/>
        </w:rPr>
        <w:t>5.4.1</w:t>
      </w:r>
      <w:r>
        <w:rPr>
          <w:rFonts w:eastAsia="MS Mincho"/>
          <w:lang w:val="en-US"/>
        </w:rPr>
        <w:tab/>
        <w:t>Channel bandwidths per operating band for CA</w:t>
      </w:r>
      <w:bookmarkEnd w:id="179"/>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80"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81"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81"/>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80"/>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82" w:name="OLE_LINK57"/>
            <w:r>
              <w:rPr>
                <w:rFonts w:ascii="Arial" w:eastAsia="Times New Roman" w:hAnsi="Arial" w:cs="Arial"/>
                <w:sz w:val="18"/>
              </w:rPr>
              <w:t>0.</w:t>
            </w:r>
            <w:bookmarkEnd w:id="182"/>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83" w:name="_Toc528139552"/>
      <w:r w:rsidRPr="00052FB3">
        <w:rPr>
          <w:rFonts w:eastAsia="MS Mincho"/>
          <w:lang w:val="en-US"/>
        </w:rPr>
        <w:t>5.</w:t>
      </w:r>
      <w:r>
        <w:rPr>
          <w:rFonts w:eastAsia="MS Mincho"/>
          <w:lang w:val="en-US"/>
        </w:rPr>
        <w:t>4</w:t>
      </w:r>
      <w:r w:rsidRPr="00052FB3">
        <w:rPr>
          <w:rFonts w:eastAsia="MS Mincho"/>
          <w:lang w:val="en-US"/>
        </w:rPr>
        <w:t>.</w:t>
      </w:r>
      <w:bookmarkEnd w:id="183"/>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84" w:name="_Toc441571535"/>
      <w:bookmarkStart w:id="185" w:name="_Toc47088271"/>
      <w:bookmarkStart w:id="186"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84"/>
      <w:bookmarkEnd w:id="185"/>
      <w:bookmarkEnd w:id="186"/>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87" w:name="_Toc441571537"/>
      <w:bookmarkStart w:id="188" w:name="_Toc47088272"/>
      <w:bookmarkStart w:id="189"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87"/>
      <w:bookmarkEnd w:id="188"/>
      <w:bookmarkEnd w:id="189"/>
    </w:p>
    <w:p w14:paraId="23EE74BC" w14:textId="347CEB8E" w:rsidR="006801B7" w:rsidRPr="003126E1" w:rsidRDefault="006801B7" w:rsidP="006801B7">
      <w:pPr>
        <w:rPr>
          <w:rFonts w:ascii="Arial" w:hAnsi="Arial" w:cs="Arial"/>
          <w:lang w:eastAsia="zh-CN"/>
        </w:rPr>
      </w:pPr>
      <w:bookmarkStart w:id="190" w:name="_Toc441571538"/>
      <w:bookmarkStart w:id="191" w:name="_Toc47088273"/>
      <w:bookmarkStart w:id="19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190"/>
      <w:bookmarkEnd w:id="191"/>
      <w:bookmarkEnd w:id="192"/>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193" w:name="_Toc441571534"/>
      <w:bookmarkStart w:id="194" w:name="_Toc47088270"/>
      <w:bookmarkStart w:id="195"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193"/>
      <w:bookmarkEnd w:id="194"/>
      <w:bookmarkEnd w:id="195"/>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196" w:name="_Toc494093712"/>
      <w:bookmarkStart w:id="197" w:name="_Toc494093966"/>
      <w:bookmarkStart w:id="198" w:name="_Toc494094029"/>
      <w:bookmarkStart w:id="199" w:name="_Toc494094094"/>
      <w:bookmarkStart w:id="200" w:name="_Toc494106887"/>
      <w:bookmarkStart w:id="201" w:name="_Toc494107745"/>
      <w:bookmarkStart w:id="202" w:name="_Toc494108748"/>
      <w:bookmarkStart w:id="203" w:name="_Toc494109865"/>
      <w:bookmarkStart w:id="204" w:name="_Toc494110103"/>
      <w:bookmarkStart w:id="205" w:name="_Toc494110340"/>
      <w:bookmarkStart w:id="206" w:name="_Toc496079203"/>
      <w:bookmarkStart w:id="207" w:name="_Toc501011313"/>
      <w:bookmarkStart w:id="208" w:name="_Toc513205574"/>
      <w:bookmarkStart w:id="209" w:name="_Toc513206258"/>
      <w:bookmarkStart w:id="210" w:name="_Toc515615390"/>
      <w:bookmarkStart w:id="211" w:name="_Toc515616371"/>
      <w:bookmarkStart w:id="212" w:name="_Toc4751899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 xml:space="preserve">Annex A: </w:t>
      </w:r>
      <w:r w:rsidR="00E8629F" w:rsidRPr="00235394">
        <w:t>Change history</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bookmarkEnd w:id="156"/>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lastRenderedPageBreak/>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DED14" w14:textId="77777777" w:rsidR="003471ED" w:rsidRDefault="003471ED">
      <w:r>
        <w:separator/>
      </w:r>
    </w:p>
  </w:endnote>
  <w:endnote w:type="continuationSeparator" w:id="0">
    <w:p w14:paraId="36591A8D" w14:textId="77777777" w:rsidR="003471ED" w:rsidRDefault="0034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353BC" w14:textId="77777777" w:rsidR="003C29D0" w:rsidRDefault="003C2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0F02B" w14:textId="77777777" w:rsidR="003C29D0" w:rsidRDefault="003C2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A6929" w14:textId="77777777" w:rsidR="003C29D0" w:rsidRDefault="003C29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F596" w14:textId="77777777" w:rsidR="003471ED" w:rsidRDefault="003471ED">
      <w:r>
        <w:separator/>
      </w:r>
    </w:p>
  </w:footnote>
  <w:footnote w:type="continuationSeparator" w:id="0">
    <w:p w14:paraId="31315BE5" w14:textId="77777777" w:rsidR="003471ED" w:rsidRDefault="0034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345FC" w14:textId="77777777" w:rsidR="003C29D0" w:rsidRDefault="003C2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235A3" w14:textId="77777777" w:rsidR="003C29D0" w:rsidRDefault="003C2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B8CD4" w14:textId="77777777" w:rsidR="003C29D0" w:rsidRDefault="003C2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7F9C0375"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637149">
      <w:t>3GPP TR 36.717-02-01 V0.5.0 (2021-08)</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18810763" w:rsidR="00F6558E" w:rsidRDefault="00F6558E">
    <w:pPr>
      <w:pStyle w:val="Header"/>
      <w:framePr w:wrap="auto" w:vAnchor="text" w:hAnchor="margin" w:y="1"/>
      <w:widowControl/>
    </w:pPr>
    <w:r>
      <w:fldChar w:fldCharType="begin"/>
    </w:r>
    <w:r>
      <w:instrText xml:space="preserve"> STYLEREF ZGSM </w:instrText>
    </w:r>
    <w:r>
      <w:fldChar w:fldCharType="separate"/>
    </w:r>
    <w:r w:rsidR="00637149">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rAUAeAgNaCwAAAA="/>
  </w:docVars>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040BE"/>
    <w:rsid w:val="00314A9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B2DD1"/>
    <w:rsid w:val="003C1AFD"/>
    <w:rsid w:val="003C228E"/>
    <w:rsid w:val="003C29D0"/>
    <w:rsid w:val="003C3DA9"/>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4588"/>
    <w:rsid w:val="0048543E"/>
    <w:rsid w:val="004868C1"/>
    <w:rsid w:val="004873AE"/>
    <w:rsid w:val="004964AF"/>
    <w:rsid w:val="004A3085"/>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5004E3"/>
    <w:rsid w:val="00501B28"/>
    <w:rsid w:val="00505BFA"/>
    <w:rsid w:val="005071B4"/>
    <w:rsid w:val="005117A9"/>
    <w:rsid w:val="00511F57"/>
    <w:rsid w:val="00515CBE"/>
    <w:rsid w:val="00522213"/>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09BF"/>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50DE6"/>
    <w:rsid w:val="00E520D1"/>
    <w:rsid w:val="00E54874"/>
    <w:rsid w:val="00E54B6F"/>
    <w:rsid w:val="00E57B74"/>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55A6"/>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16E0"/>
    <w:rsid w:val="00F4212E"/>
    <w:rsid w:val="00F42C20"/>
    <w:rsid w:val="00F56DFD"/>
    <w:rsid w:val="00F6114E"/>
    <w:rsid w:val="00F62E2D"/>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2990</Words>
  <Characters>17047</Characters>
  <Application>Microsoft Office Word</Application>
  <DocSecurity>0</DocSecurity>
  <Lines>142</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cp:lastModifiedBy>
  <cp:revision>3</cp:revision>
  <dcterms:created xsi:type="dcterms:W3CDTF">2021-09-03T02:46:00Z</dcterms:created>
  <dcterms:modified xsi:type="dcterms:W3CDTF">2021-09-03T02:46:00Z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